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8081" w14:textId="77777777" w:rsidR="003D1BD6" w:rsidRDefault="003D1BD6" w:rsidP="003D1B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TOLY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39F69AC6" w14:textId="77777777" w:rsidR="003D1BD6" w:rsidRDefault="003D1BD6" w:rsidP="003D1B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Coventry. Widow.</w:t>
      </w:r>
    </w:p>
    <w:p w14:paraId="449C6377" w14:textId="77777777" w:rsidR="003D1BD6" w:rsidRDefault="003D1BD6" w:rsidP="003D1BD6">
      <w:pPr>
        <w:pStyle w:val="NoSpacing"/>
        <w:rPr>
          <w:rFonts w:cs="Times New Roman"/>
          <w:szCs w:val="24"/>
        </w:rPr>
      </w:pPr>
    </w:p>
    <w:p w14:paraId="3EA09549" w14:textId="77777777" w:rsidR="003D1BD6" w:rsidRDefault="003D1BD6" w:rsidP="003D1BD6">
      <w:pPr>
        <w:pStyle w:val="NoSpacing"/>
        <w:rPr>
          <w:rFonts w:cs="Times New Roman"/>
          <w:szCs w:val="24"/>
        </w:rPr>
      </w:pPr>
    </w:p>
    <w:p w14:paraId="318BEF2E" w14:textId="77777777" w:rsidR="003D1BD6" w:rsidRDefault="003D1BD6" w:rsidP="003D1B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 xml:space="preserve">William Spencer(q.v.) brought a plaint of trespass against him and five </w:t>
      </w:r>
      <w:proofErr w:type="gramStart"/>
      <w:r>
        <w:rPr>
          <w:rFonts w:cs="Times New Roman"/>
          <w:szCs w:val="24"/>
        </w:rPr>
        <w:t>others</w:t>
      </w:r>
      <w:proofErr w:type="gramEnd"/>
    </w:p>
    <w:p w14:paraId="6063937F" w14:textId="77777777" w:rsidR="003D1BD6" w:rsidRDefault="003D1BD6" w:rsidP="003D1B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from Coventry.</w:t>
      </w:r>
    </w:p>
    <w:p w14:paraId="671E5C88" w14:textId="77777777" w:rsidR="003D1BD6" w:rsidRDefault="003D1BD6" w:rsidP="003D1B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12D0AEBE" w14:textId="77777777" w:rsidR="003D1BD6" w:rsidRDefault="003D1BD6" w:rsidP="003D1BD6">
      <w:pPr>
        <w:pStyle w:val="NoSpacing"/>
        <w:rPr>
          <w:rFonts w:cs="Times New Roman"/>
          <w:szCs w:val="24"/>
        </w:rPr>
      </w:pPr>
    </w:p>
    <w:p w14:paraId="6ACC60A0" w14:textId="77777777" w:rsidR="003D1BD6" w:rsidRDefault="003D1BD6" w:rsidP="003D1BD6">
      <w:pPr>
        <w:pStyle w:val="NoSpacing"/>
        <w:rPr>
          <w:rFonts w:cs="Times New Roman"/>
          <w:szCs w:val="24"/>
        </w:rPr>
      </w:pPr>
    </w:p>
    <w:p w14:paraId="3DA3BD68" w14:textId="77777777" w:rsidR="003D1BD6" w:rsidRDefault="003D1BD6" w:rsidP="003D1B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765F22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2C51" w14:textId="77777777" w:rsidR="003D1BD6" w:rsidRDefault="003D1BD6" w:rsidP="009139A6">
      <w:r>
        <w:separator/>
      </w:r>
    </w:p>
  </w:endnote>
  <w:endnote w:type="continuationSeparator" w:id="0">
    <w:p w14:paraId="0AE09350" w14:textId="77777777" w:rsidR="003D1BD6" w:rsidRDefault="003D1B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CB4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B0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76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B5D3" w14:textId="77777777" w:rsidR="003D1BD6" w:rsidRDefault="003D1BD6" w:rsidP="009139A6">
      <w:r>
        <w:separator/>
      </w:r>
    </w:p>
  </w:footnote>
  <w:footnote w:type="continuationSeparator" w:id="0">
    <w:p w14:paraId="2271D33D" w14:textId="77777777" w:rsidR="003D1BD6" w:rsidRDefault="003D1B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8E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635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F8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BD6"/>
    <w:rsid w:val="000666E0"/>
    <w:rsid w:val="002510B7"/>
    <w:rsid w:val="003D1BD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221"/>
  <w15:chartTrackingRefBased/>
  <w15:docId w15:val="{C828BEE3-8582-459F-9E10-FFA38513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1B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2023-04-24T06:38:00Z</dcterms:created>
  <dcterms:modified xsi:type="dcterms:W3CDTF">2023-04-24T06:39:00Z</dcterms:modified>
</cp:coreProperties>
</file>